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FC4399" w:rsidRPr="00864AD9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4399" w:rsidRPr="00864AD9" w:rsidRDefault="00FC439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64AD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99" w:rsidRPr="00864AD9" w:rsidRDefault="00FC4399">
            <w:pPr>
              <w:jc w:val="both"/>
            </w:pPr>
            <w:r w:rsidRPr="00864AD9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FC4399" w:rsidRPr="00864AD9" w:rsidRDefault="00FC4399"/>
        </w:tc>
      </w:tr>
      <w:tr w:rsidR="00FC4399" w:rsidRPr="00864AD9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2150" w:type="dxa"/>
            <w:tcBorders>
              <w:top w:val="single" w:sz="4" w:space="0" w:color="000000"/>
            </w:tcBorders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1432"/>
        </w:trPr>
        <w:tc>
          <w:tcPr>
            <w:tcW w:w="13425" w:type="dxa"/>
          </w:tcPr>
          <w:p w:rsidR="00FC4399" w:rsidRPr="00864AD9" w:rsidRDefault="00FC4399"/>
        </w:tc>
        <w:tc>
          <w:tcPr>
            <w:tcW w:w="2150" w:type="dxa"/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1433"/>
        </w:trPr>
        <w:tc>
          <w:tcPr>
            <w:tcW w:w="13425" w:type="dxa"/>
          </w:tcPr>
          <w:p w:rsidR="00FC4399" w:rsidRPr="00864AD9" w:rsidRDefault="00FC4399"/>
        </w:tc>
        <w:tc>
          <w:tcPr>
            <w:tcW w:w="2150" w:type="dxa"/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1433"/>
        </w:trPr>
        <w:tc>
          <w:tcPr>
            <w:tcW w:w="13425" w:type="dxa"/>
          </w:tcPr>
          <w:p w:rsidR="00FC4399" w:rsidRPr="00864AD9" w:rsidRDefault="00FC4399"/>
        </w:tc>
        <w:tc>
          <w:tcPr>
            <w:tcW w:w="2150" w:type="dxa"/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1433"/>
        </w:trPr>
        <w:tc>
          <w:tcPr>
            <w:tcW w:w="13425" w:type="dxa"/>
          </w:tcPr>
          <w:p w:rsidR="00FC4399" w:rsidRPr="00864AD9" w:rsidRDefault="00FC4399"/>
        </w:tc>
        <w:tc>
          <w:tcPr>
            <w:tcW w:w="2150" w:type="dxa"/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831"/>
        </w:trPr>
        <w:tc>
          <w:tcPr>
            <w:tcW w:w="13425" w:type="dxa"/>
          </w:tcPr>
          <w:p w:rsidR="00FC4399" w:rsidRPr="00864AD9" w:rsidRDefault="00FC4399"/>
        </w:tc>
        <w:tc>
          <w:tcPr>
            <w:tcW w:w="2150" w:type="dxa"/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817"/>
        </w:trPr>
        <w:tc>
          <w:tcPr>
            <w:tcW w:w="13425" w:type="dxa"/>
          </w:tcPr>
          <w:p w:rsidR="00FC4399" w:rsidRPr="00864AD9" w:rsidRDefault="00FC4399"/>
        </w:tc>
        <w:tc>
          <w:tcPr>
            <w:tcW w:w="2150" w:type="dxa"/>
          </w:tcPr>
          <w:p w:rsidR="00FC4399" w:rsidRPr="00864AD9" w:rsidRDefault="00FC4399"/>
        </w:tc>
        <w:tc>
          <w:tcPr>
            <w:tcW w:w="57" w:type="dxa"/>
          </w:tcPr>
          <w:p w:rsidR="00FC4399" w:rsidRPr="00864AD9" w:rsidRDefault="00FC4399"/>
        </w:tc>
      </w:tr>
      <w:tr w:rsidR="00FC4399" w:rsidRPr="00864AD9">
        <w:trPr>
          <w:trHeight w:hRule="exact" w:val="444"/>
        </w:trPr>
        <w:tc>
          <w:tcPr>
            <w:tcW w:w="13425" w:type="dxa"/>
          </w:tcPr>
          <w:p w:rsidR="00FC4399" w:rsidRPr="00864AD9" w:rsidRDefault="00FC4399"/>
        </w:tc>
        <w:tc>
          <w:tcPr>
            <w:tcW w:w="2150" w:type="dxa"/>
            <w:shd w:val="clear" w:color="auto" w:fill="FFFFFF"/>
          </w:tcPr>
          <w:p w:rsidR="00FC4399" w:rsidRPr="00864AD9" w:rsidRDefault="00FC439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864AD9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FC4399" w:rsidRPr="00864AD9" w:rsidRDefault="00FC4399"/>
        </w:tc>
      </w:tr>
    </w:tbl>
    <w:p w:rsidR="00FC4399" w:rsidRDefault="00FC4399"/>
    <w:sectPr w:rsidR="00FC4399" w:rsidSect="00FF1891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1891"/>
    <w:rsid w:val="001C7764"/>
    <w:rsid w:val="007211AA"/>
    <w:rsid w:val="00864AD9"/>
    <w:rsid w:val="00FC4399"/>
    <w:rsid w:val="00FF1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891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2012-01-30T08:24:00Z</dcterms:created>
  <dcterms:modified xsi:type="dcterms:W3CDTF">2012-01-30T08:24:00Z</dcterms:modified>
</cp:coreProperties>
</file>